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DB831" w14:textId="77777777" w:rsidR="00EA6FB2" w:rsidRDefault="003E0FED">
      <w:pPr>
        <w:pStyle w:val="Standard"/>
        <w:jc w:val="center"/>
        <w:rPr>
          <w:rFonts w:ascii="Times New Roman" w:eastAsia="Times New Roman" w:hAnsi="Times New Roman" w:cs="Times New Roman"/>
          <w:i/>
          <w:lang w:eastAsia="pl-PL"/>
        </w:rPr>
      </w:pPr>
      <w:r>
        <w:rPr>
          <w:rFonts w:ascii="Times New Roman" w:eastAsia="Times New Roman" w:hAnsi="Times New Roman" w:cs="Times New Roman"/>
          <w:i/>
          <w:lang w:eastAsia="pl-PL"/>
        </w:rPr>
        <w:t xml:space="preserve">                                                                                                               Załącznik do komunikatu</w:t>
      </w:r>
    </w:p>
    <w:p w14:paraId="28D0073E" w14:textId="77777777" w:rsidR="00EA6FB2" w:rsidRDefault="003E0FED">
      <w:pPr>
        <w:pStyle w:val="Standard"/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  <w:i/>
          <w:lang w:eastAsia="pl-PL"/>
        </w:rPr>
        <w:t xml:space="preserve">                                                                                      Wójta Gminy Piecki z dnia 18 lutego 2025 r.</w:t>
      </w:r>
    </w:p>
    <w:p w14:paraId="4FB2AE63" w14:textId="77777777" w:rsidR="00EA6FB2" w:rsidRDefault="003E0FED">
      <w:pPr>
        <w:pStyle w:val="Standard"/>
        <w:spacing w:before="28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..........................................</w:t>
      </w:r>
    </w:p>
    <w:p w14:paraId="14D8F624" w14:textId="77777777" w:rsidR="00EA6FB2" w:rsidRDefault="003E0FED">
      <w:pPr>
        <w:pStyle w:val="Standard"/>
        <w:spacing w:before="28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 (pieczęć organizacji)</w:t>
      </w:r>
    </w:p>
    <w:p w14:paraId="62678550" w14:textId="77777777" w:rsidR="00EA6FB2" w:rsidRDefault="003E0FED">
      <w:pPr>
        <w:pStyle w:val="Standard"/>
        <w:spacing w:before="28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 </w:t>
      </w:r>
    </w:p>
    <w:p w14:paraId="38723DC8" w14:textId="77777777" w:rsidR="00EA6FB2" w:rsidRDefault="00EA6FB2">
      <w:pPr>
        <w:pStyle w:val="Standard"/>
        <w:spacing w:before="280"/>
        <w:rPr>
          <w:rFonts w:ascii="Times New Roman" w:eastAsia="Times New Roman" w:hAnsi="Times New Roman" w:cs="Times New Roman"/>
          <w:lang w:eastAsia="pl-PL"/>
        </w:rPr>
      </w:pPr>
    </w:p>
    <w:p w14:paraId="11B8F4D4" w14:textId="77777777" w:rsidR="00EA6FB2" w:rsidRDefault="003E0FED">
      <w:pPr>
        <w:pStyle w:val="Standard"/>
        <w:spacing w:before="28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FORMULARZ ZGŁOSZENIA DO KOMISJI KONKURSOWEJ DO SPRAW OFERT ZŁOŻONYCH W ODPOWIEDZI NA OTWARTY KONKURS OFERT </w:t>
      </w:r>
      <w:r>
        <w:rPr>
          <w:rFonts w:ascii="Times New Roman" w:eastAsia="Times New Roman" w:hAnsi="Times New Roman" w:cs="Times New Roman"/>
          <w:b/>
          <w:bCs/>
          <w:lang w:eastAsia="pl-PL"/>
        </w:rPr>
        <w:br/>
      </w: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REALIZACJI ZADANIA PUBLICZNEGO NA 2025 ROK </w:t>
      </w:r>
    </w:p>
    <w:p w14:paraId="7F953451" w14:textId="77777777" w:rsidR="00EA6FB2" w:rsidRDefault="003E0FED">
      <w:pPr>
        <w:pStyle w:val="Standard"/>
        <w:spacing w:before="280"/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  </w:t>
      </w:r>
    </w:p>
    <w:p w14:paraId="1A04F653" w14:textId="77777777" w:rsidR="00EA6FB2" w:rsidRDefault="003E0FED">
      <w:pPr>
        <w:pStyle w:val="Standard"/>
        <w:spacing w:before="280"/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 </w:t>
      </w:r>
    </w:p>
    <w:tbl>
      <w:tblPr>
        <w:tblW w:w="5000" w:type="pct"/>
        <w:tblInd w:w="-8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7"/>
        <w:gridCol w:w="4605"/>
        <w:gridCol w:w="4220"/>
      </w:tblGrid>
      <w:tr w:rsidR="00EA6FB2" w14:paraId="45FEF9E7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767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shd w:val="clear" w:color="auto" w:fill="auto"/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4B6A7B09" w14:textId="77777777" w:rsidR="00EA6FB2" w:rsidRDefault="003E0FED">
            <w:pPr>
              <w:pStyle w:val="Standard"/>
              <w:spacing w:before="280" w:after="28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1.</w:t>
            </w:r>
          </w:p>
        </w:tc>
        <w:tc>
          <w:tcPr>
            <w:tcW w:w="4605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shd w:val="clear" w:color="auto" w:fill="auto"/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4EFEDA8A" w14:textId="77777777" w:rsidR="00EA6FB2" w:rsidRDefault="003E0FED">
            <w:pPr>
              <w:pStyle w:val="Standard"/>
              <w:spacing w:before="280" w:after="28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Nazwa organizacji pozarządowej lub podmiotu wymienionego w art. 3 ust. 3 ustawy o pożytku publicznym i o wolontariacie</w:t>
            </w:r>
          </w:p>
        </w:tc>
        <w:tc>
          <w:tcPr>
            <w:tcW w:w="4220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shd w:val="clear" w:color="auto" w:fill="auto"/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2212CAE8" w14:textId="77777777" w:rsidR="00EA6FB2" w:rsidRDefault="003E0FED">
            <w:pPr>
              <w:pStyle w:val="Standard"/>
              <w:spacing w:before="280" w:after="28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 </w:t>
            </w:r>
          </w:p>
        </w:tc>
      </w:tr>
      <w:tr w:rsidR="00EA6FB2" w14:paraId="33CA0D75" w14:textId="77777777">
        <w:tblPrEx>
          <w:tblCellMar>
            <w:top w:w="0" w:type="dxa"/>
            <w:bottom w:w="0" w:type="dxa"/>
          </w:tblCellMar>
        </w:tblPrEx>
        <w:tc>
          <w:tcPr>
            <w:tcW w:w="767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shd w:val="clear" w:color="auto" w:fill="auto"/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61C5E1AA" w14:textId="77777777" w:rsidR="00EA6FB2" w:rsidRDefault="003E0FED">
            <w:pPr>
              <w:pStyle w:val="Standard"/>
              <w:spacing w:before="280" w:after="28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4605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shd w:val="clear" w:color="auto" w:fill="auto"/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7F6F3349" w14:textId="77777777" w:rsidR="00EA6FB2" w:rsidRDefault="003E0FED">
            <w:pPr>
              <w:pStyle w:val="Standard"/>
              <w:spacing w:before="280" w:after="28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Imię i nazwisko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kandydata do komisji konkursowej</w:t>
            </w:r>
          </w:p>
        </w:tc>
        <w:tc>
          <w:tcPr>
            <w:tcW w:w="4220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shd w:val="clear" w:color="auto" w:fill="auto"/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680F7360" w14:textId="77777777" w:rsidR="00EA6FB2" w:rsidRDefault="003E0FED">
            <w:pPr>
              <w:pStyle w:val="Standard"/>
              <w:spacing w:before="280" w:after="28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EA6FB2" w14:paraId="6B718313" w14:textId="77777777">
        <w:tblPrEx>
          <w:tblCellMar>
            <w:top w:w="0" w:type="dxa"/>
            <w:bottom w:w="0" w:type="dxa"/>
          </w:tblCellMar>
        </w:tblPrEx>
        <w:tc>
          <w:tcPr>
            <w:tcW w:w="767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shd w:val="clear" w:color="auto" w:fill="auto"/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69730456" w14:textId="77777777" w:rsidR="00EA6FB2" w:rsidRDefault="003E0FED">
            <w:pPr>
              <w:pStyle w:val="Standard"/>
              <w:spacing w:before="280" w:after="28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3.</w:t>
            </w:r>
          </w:p>
        </w:tc>
        <w:tc>
          <w:tcPr>
            <w:tcW w:w="4605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shd w:val="clear" w:color="auto" w:fill="auto"/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7C7A5857" w14:textId="77777777" w:rsidR="00EA6FB2" w:rsidRDefault="003E0FED">
            <w:pPr>
              <w:pStyle w:val="Standard"/>
              <w:spacing w:before="28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Funkcja kandydata w organizacji pozarządowej lub podmiocie wymienionym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w art. 3 ust. 3 ustawy o pożytku publicznym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i o wolontariacie</w:t>
            </w:r>
          </w:p>
          <w:p w14:paraId="7C9C0088" w14:textId="77777777" w:rsidR="00EA6FB2" w:rsidRDefault="00EA6FB2">
            <w:pPr>
              <w:pStyle w:val="Standard"/>
              <w:spacing w:before="28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220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shd w:val="clear" w:color="auto" w:fill="auto"/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07CD5639" w14:textId="77777777" w:rsidR="00EA6FB2" w:rsidRDefault="003E0FED">
            <w:pPr>
              <w:pStyle w:val="Standard"/>
              <w:spacing w:before="280" w:after="28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</w:tbl>
    <w:p w14:paraId="7CBE5CD8" w14:textId="77777777" w:rsidR="00EA6FB2" w:rsidRDefault="003E0FED">
      <w:pPr>
        <w:pStyle w:val="Standard"/>
        <w:spacing w:before="28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 </w:t>
      </w:r>
    </w:p>
    <w:p w14:paraId="2DFCCEDE" w14:textId="77777777" w:rsidR="00EA6FB2" w:rsidRDefault="003E0FED">
      <w:pPr>
        <w:pStyle w:val="Standard"/>
        <w:spacing w:before="280"/>
        <w:rPr>
          <w:rFonts w:ascii="Times New Roman" w:eastAsia="Times New Roman" w:hAnsi="Times New Roman" w:cs="Times New Roman"/>
          <w:u w:val="single"/>
          <w:lang w:eastAsia="pl-PL"/>
        </w:rPr>
      </w:pPr>
      <w:r>
        <w:rPr>
          <w:rFonts w:ascii="Times New Roman" w:eastAsia="Times New Roman" w:hAnsi="Times New Roman" w:cs="Times New Roman"/>
          <w:u w:val="single"/>
          <w:lang w:eastAsia="pl-PL"/>
        </w:rPr>
        <w:t>Załącznik :</w:t>
      </w:r>
    </w:p>
    <w:p w14:paraId="5698F2FD" w14:textId="77777777" w:rsidR="00EA6FB2" w:rsidRDefault="003E0FED">
      <w:pPr>
        <w:pStyle w:val="Standard"/>
        <w:spacing w:before="28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- upoważnienie do reprezentacji</w:t>
      </w:r>
    </w:p>
    <w:p w14:paraId="44AEB3AB" w14:textId="77777777" w:rsidR="00EA6FB2" w:rsidRDefault="003E0FED">
      <w:pPr>
        <w:pStyle w:val="Standard"/>
        <w:spacing w:before="28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- aktualny wyciąg z KRS, </w:t>
      </w:r>
      <w:r>
        <w:rPr>
          <w:rFonts w:ascii="Times New Roman" w:eastAsia="Times New Roman" w:hAnsi="Times New Roman" w:cs="Times New Roman"/>
          <w:lang w:eastAsia="pl-PL"/>
        </w:rPr>
        <w:t>ewidencji lub innego dokument potwierdzający status prawny podmiotu*</w:t>
      </w:r>
    </w:p>
    <w:p w14:paraId="7D2F8634" w14:textId="77777777" w:rsidR="00EA6FB2" w:rsidRDefault="003E0FED">
      <w:pPr>
        <w:pStyle w:val="Standard"/>
        <w:spacing w:before="28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(*niepotrzebne skreślić)</w:t>
      </w:r>
    </w:p>
    <w:p w14:paraId="233C65FD" w14:textId="77777777" w:rsidR="00EA6FB2" w:rsidRDefault="00EA6FB2">
      <w:pPr>
        <w:pStyle w:val="Standard"/>
        <w:spacing w:before="280"/>
        <w:rPr>
          <w:rFonts w:ascii="Times New Roman" w:eastAsia="Times New Roman" w:hAnsi="Times New Roman" w:cs="Times New Roman"/>
          <w:b/>
          <w:bCs/>
          <w:lang w:eastAsia="pl-PL"/>
        </w:rPr>
      </w:pPr>
    </w:p>
    <w:sectPr w:rsidR="00EA6FB2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AF434" w14:textId="77777777" w:rsidR="003E0FED" w:rsidRDefault="003E0FED">
      <w:pPr>
        <w:rPr>
          <w:rFonts w:hint="eastAsia"/>
        </w:rPr>
      </w:pPr>
      <w:r>
        <w:separator/>
      </w:r>
    </w:p>
  </w:endnote>
  <w:endnote w:type="continuationSeparator" w:id="0">
    <w:p w14:paraId="5A0E4612" w14:textId="77777777" w:rsidR="003E0FED" w:rsidRDefault="003E0FE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ADE9A" w14:textId="77777777" w:rsidR="003E0FED" w:rsidRDefault="003E0FED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0E354C33" w14:textId="77777777" w:rsidR="003E0FED" w:rsidRDefault="003E0FE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EA6FB2"/>
    <w:rsid w:val="003E0FED"/>
    <w:rsid w:val="007B1A81"/>
    <w:rsid w:val="00EA6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A4C8C"/>
  <w15:docId w15:val="{DB15911B-F8BB-49C8-BA54-F8103EB94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842</Characters>
  <Application>Microsoft Office Word</Application>
  <DocSecurity>0</DocSecurity>
  <Lines>7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Ludwika Perfikowska</dc:creator>
  <cp:lastModifiedBy>Tyberiusz Maksymow</cp:lastModifiedBy>
  <cp:revision>2</cp:revision>
  <cp:lastPrinted>2025-02-18T08:11:00Z</cp:lastPrinted>
  <dcterms:created xsi:type="dcterms:W3CDTF">2025-02-19T08:33:00Z</dcterms:created>
  <dcterms:modified xsi:type="dcterms:W3CDTF">2025-02-19T08:33:00Z</dcterms:modified>
</cp:coreProperties>
</file>